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42324" w:rsidRPr="00242324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r w:rsidRPr="0024232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Bacteriological</w:t>
            </w:r>
            <w:r w:rsidRPr="0024232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24232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agar</w:t>
            </w:r>
            <w:r w:rsidRPr="0024232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για εργαστηριακή χρήση.</w:t>
            </w:r>
          </w:p>
        </w:tc>
      </w:tr>
      <w:tr w:rsidR="00242324" w:rsidRPr="00242324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42324" w:rsidRPr="00242324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42324" w:rsidRPr="00242324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4232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42324" w:rsidRPr="00242324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42324" w:rsidRPr="00242324" w:rsidRDefault="00242324" w:rsidP="00242324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42324" w:rsidRPr="00242324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42324" w:rsidRPr="00242324" w:rsidRDefault="00242324" w:rsidP="0024232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4232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4232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2324" w:rsidRPr="00242324" w:rsidRDefault="00242324" w:rsidP="0024232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4232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242324" w:rsidRDefault="00B43CAA" w:rsidP="00242324">
      <w:bookmarkStart w:id="0" w:name="_GoBack"/>
      <w:bookmarkEnd w:id="0"/>
    </w:p>
    <w:sectPr w:rsidR="00B43CAA" w:rsidRPr="002423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42324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2025-11-24T08:35:00Z</dcterms:created>
  <dcterms:modified xsi:type="dcterms:W3CDTF">2025-11-24T08:35:00Z</dcterms:modified>
</cp:coreProperties>
</file>